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FE330" w14:textId="77777777" w:rsidR="003A39AF" w:rsidRDefault="003A39AF" w:rsidP="003A39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WRAYTON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4A2B9276" w14:textId="77777777" w:rsidR="003A39AF" w:rsidRDefault="003A39AF" w:rsidP="003A39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049E9389" w14:textId="77777777" w:rsidR="003A39AF" w:rsidRDefault="003A39AF" w:rsidP="003A39AF">
      <w:pPr>
        <w:pStyle w:val="NoSpacing"/>
        <w:rPr>
          <w:rFonts w:cs="Times New Roman"/>
          <w:szCs w:val="24"/>
        </w:rPr>
      </w:pPr>
    </w:p>
    <w:p w14:paraId="528E9A01" w14:textId="77777777" w:rsidR="003A39AF" w:rsidRDefault="003A39AF" w:rsidP="003A39AF">
      <w:pPr>
        <w:pStyle w:val="NoSpacing"/>
        <w:rPr>
          <w:rFonts w:cs="Times New Roman"/>
          <w:szCs w:val="24"/>
        </w:rPr>
      </w:pPr>
    </w:p>
    <w:p w14:paraId="43B6EAC9" w14:textId="77777777" w:rsidR="003A39AF" w:rsidRDefault="003A39AF" w:rsidP="003A39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a Constable of Bishopsgate Ward.</w:t>
      </w:r>
    </w:p>
    <w:p w14:paraId="5B59F35D" w14:textId="77777777" w:rsidR="003A39AF" w:rsidRDefault="003A39AF" w:rsidP="003A39A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24DA2887" w14:textId="77777777" w:rsidR="003A39AF" w:rsidRDefault="003A39AF" w:rsidP="003A39A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p.545)</w:t>
      </w:r>
    </w:p>
    <w:p w14:paraId="6051928A" w14:textId="77777777" w:rsidR="003A39AF" w:rsidRDefault="003A39AF" w:rsidP="003A39AF">
      <w:pPr>
        <w:pStyle w:val="NoSpacing"/>
        <w:rPr>
          <w:rFonts w:eastAsia="Times New Roman" w:cs="Times New Roman"/>
          <w:szCs w:val="24"/>
        </w:rPr>
      </w:pPr>
    </w:p>
    <w:p w14:paraId="346FAD9F" w14:textId="77777777" w:rsidR="003A39AF" w:rsidRDefault="003A39AF" w:rsidP="003A39AF">
      <w:pPr>
        <w:pStyle w:val="NoSpacing"/>
        <w:rPr>
          <w:rFonts w:eastAsia="Times New Roman" w:cs="Times New Roman"/>
          <w:szCs w:val="24"/>
        </w:rPr>
      </w:pPr>
    </w:p>
    <w:p w14:paraId="3B647F69" w14:textId="77777777" w:rsidR="003A39AF" w:rsidRDefault="003A39AF" w:rsidP="003A39A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January 2023</w:t>
      </w:r>
    </w:p>
    <w:p w14:paraId="102F66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D9C0D" w14:textId="77777777" w:rsidR="003A39AF" w:rsidRDefault="003A39AF" w:rsidP="009139A6">
      <w:r>
        <w:separator/>
      </w:r>
    </w:p>
  </w:endnote>
  <w:endnote w:type="continuationSeparator" w:id="0">
    <w:p w14:paraId="414BEF63" w14:textId="77777777" w:rsidR="003A39AF" w:rsidRDefault="003A39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4BE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1B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1F8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B817D" w14:textId="77777777" w:rsidR="003A39AF" w:rsidRDefault="003A39AF" w:rsidP="009139A6">
      <w:r>
        <w:separator/>
      </w:r>
    </w:p>
  </w:footnote>
  <w:footnote w:type="continuationSeparator" w:id="0">
    <w:p w14:paraId="3A31386D" w14:textId="77777777" w:rsidR="003A39AF" w:rsidRDefault="003A39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87F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678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7A9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9AF"/>
    <w:rsid w:val="000666E0"/>
    <w:rsid w:val="002510B7"/>
    <w:rsid w:val="003A39A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0F068"/>
  <w15:chartTrackingRefBased/>
  <w15:docId w15:val="{CDA2DDD1-67ED-47F0-96FE-A2817577F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2023-01-21T21:23:00Z</dcterms:created>
  <dcterms:modified xsi:type="dcterms:W3CDTF">2023-01-21T21:24:00Z</dcterms:modified>
</cp:coreProperties>
</file>